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05CA6" w14:textId="536E51EA" w:rsidR="00535962" w:rsidRPr="00F7167E" w:rsidRDefault="00ED53F9">
      <w:r w:rsidRPr="000030D2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030834DB" wp14:editId="4A495214">
            <wp:simplePos x="0" y="0"/>
            <wp:positionH relativeFrom="margin">
              <wp:align>center</wp:align>
            </wp:positionH>
            <wp:positionV relativeFrom="margin">
              <wp:posOffset>-632460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DA95AF6" wp14:editId="45137AF7">
                <wp:simplePos x="0" y="0"/>
                <wp:positionH relativeFrom="column">
                  <wp:posOffset>6819900</wp:posOffset>
                </wp:positionH>
                <wp:positionV relativeFrom="paragraph">
                  <wp:posOffset>-571500</wp:posOffset>
                </wp:positionV>
                <wp:extent cx="2101215" cy="857250"/>
                <wp:effectExtent l="0" t="0" r="13335" b="1905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1215" cy="85725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EA8AF56" w14:textId="25D0D419" w:rsidR="00840E00" w:rsidRPr="00535962" w:rsidRDefault="00517A77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  <w:sz w:val="19"/>
                                        <w:szCs w:val="19"/>
                                      </w:rPr>
                                      <w:t>EDESUR-CCC-CP-20</w:t>
                                    </w:r>
                                    <w:r w:rsidR="00A92045">
                                      <w:rPr>
                                        <w:rStyle w:val="Style2"/>
                                        <w:sz w:val="19"/>
                                        <w:szCs w:val="19"/>
                                      </w:rPr>
                                      <w:t>25</w:t>
                                    </w:r>
                                    <w:r>
                                      <w:rPr>
                                        <w:rStyle w:val="Style2"/>
                                        <w:sz w:val="19"/>
                                        <w:szCs w:val="19"/>
                                      </w:rPr>
                                      <w:t>-00</w:t>
                                    </w:r>
                                    <w:r w:rsidR="002F6111">
                                      <w:rPr>
                                        <w:rStyle w:val="Style2"/>
                                        <w:sz w:val="19"/>
                                        <w:szCs w:val="19"/>
                                      </w:rPr>
                                      <w:t>41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F95D58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A95AF6" id="Group 20" o:spid="_x0000_s1026" style="position:absolute;margin-left:537pt;margin-top:-45pt;width:165.45pt;height:67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EA8AF56" w14:textId="25D0D419" w:rsidR="00840E00" w:rsidRPr="00535962" w:rsidRDefault="00517A77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  <w:sz w:val="19"/>
                                  <w:szCs w:val="19"/>
                                </w:rPr>
                                <w:t>EDESUR-CCC-CP-20</w:t>
                              </w:r>
                              <w:r w:rsidR="00A92045">
                                <w:rPr>
                                  <w:rStyle w:val="Style2"/>
                                  <w:sz w:val="19"/>
                                  <w:szCs w:val="19"/>
                                </w:rPr>
                                <w:t>25</w:t>
                              </w:r>
                              <w:r>
                                <w:rPr>
                                  <w:rStyle w:val="Style2"/>
                                  <w:sz w:val="19"/>
                                  <w:szCs w:val="19"/>
                                </w:rPr>
                                <w:t>-00</w:t>
                              </w:r>
                              <w:r w:rsidR="002F6111">
                                <w:rPr>
                                  <w:rStyle w:val="Style2"/>
                                  <w:sz w:val="19"/>
                                  <w:szCs w:val="19"/>
                                </w:rPr>
                                <w:t>41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2F95D58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12947" wp14:editId="05795094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C9539F" w14:textId="77777777" w:rsidR="002E1412" w:rsidRPr="002E1412" w:rsidRDefault="00163C6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D534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T8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" stroked="f">
                <v:textbox>
                  <w:txbxContent>
                    <w:p w:rsidR="002E1412" w:rsidRPr="002E1412" w:rsidRDefault="008E666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D5341">
                            <w:rPr>
                              <w:rStyle w:val="Style6"/>
                              <w:sz w:val="24"/>
                              <w:szCs w:val="24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14F1B2" wp14:editId="3088E86C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2BCA43E" w14:textId="77777777" w:rsidR="00BC61BD" w:rsidRPr="00BC61BD" w:rsidRDefault="004D53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D534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54E34DD" wp14:editId="544EFEF7">
                                      <wp:extent cx="933809" cy="532077"/>
                                      <wp:effectExtent l="0" t="0" r="0" b="1905"/>
                                      <wp:docPr id="17" name="1 Imagen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1 Imagen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64819" cy="54974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7.2pt;margin-top:-14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4D5341">
                          <w:pPr>
                            <w:rPr>
                              <w:lang w:val="en-US"/>
                            </w:rPr>
                          </w:pPr>
                          <w:r w:rsidRPr="004D534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8B208D2" wp14:editId="210940B9">
                                <wp:extent cx="933809" cy="532077"/>
                                <wp:effectExtent l="0" t="0" r="0" b="1905"/>
                                <wp:docPr id="17" name="1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1 Imagen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64819" cy="54974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ex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F4937E7" wp14:editId="057076B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B3D3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937E7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33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2Rfu4AAAAAoBAAAPAAAAAAAAAAAAAAAAADUEAABkcnMvZG93bnJldi54bWxQSwUGAAAA&#10;AAQABADzAAAAQgUAAAAA&#10;" filled="f" stroked="f">
                <v:textbox inset="0,0,0,0">
                  <w:txbxContent>
                    <w:p w14:paraId="325B3D3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11F379A" w14:textId="77777777" w:rsidR="00535962" w:rsidRPr="00535962" w:rsidRDefault="00830A6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93783A" wp14:editId="43782708">
                <wp:simplePos x="0" y="0"/>
                <wp:positionH relativeFrom="column">
                  <wp:posOffset>7010400</wp:posOffset>
                </wp:positionH>
                <wp:positionV relativeFrom="paragraph">
                  <wp:posOffset>36195</wp:posOffset>
                </wp:positionV>
                <wp:extent cx="1945005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00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46789" w14:textId="77777777" w:rsidR="0026335F" w:rsidRPr="0026335F" w:rsidRDefault="00163C6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showingPlcHdr/>
                                <w:date w:fullDate="2021-09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7522E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52pt;margin-top:2.85pt;width:153.1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" filled="f" stroked="f">
                <v:textbox>
                  <w:txbxContent>
                    <w:p w:rsidR="0026335F" w:rsidRPr="0026335F" w:rsidRDefault="005A78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showingPlcHdr/>
                          <w:date w:fullDate="2021-09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7522E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A4ECFB" w14:textId="77777777" w:rsidR="007D608F" w:rsidRDefault="00830A6F" w:rsidP="00E8127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7E2F33" wp14:editId="4AE5BACD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DF3AC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7579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7579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7579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7579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7579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7579A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7579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7579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3C2D4D" wp14:editId="21A2D338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235D" w14:textId="77777777" w:rsidR="00F7443C" w:rsidRPr="004767CC" w:rsidRDefault="00163C6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 xml:space="preserve">experiencia como </w:t>
                                </w:r>
                                <w:r w:rsidR="00FF0EC4">
                                  <w:rPr>
                                    <w:rStyle w:val="Style7"/>
                                  </w:rPr>
                                  <w:t>EMPRESA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gShQ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" stroked="f">
                <v:textbox>
                  <w:txbxContent>
                    <w:p w:rsidR="00F7443C" w:rsidRPr="004767CC" w:rsidRDefault="008E666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 xml:space="preserve">experiencia como </w:t>
                          </w:r>
                          <w:r w:rsidR="00FF0EC4">
                            <w:rPr>
                              <w:rStyle w:val="Style7"/>
                            </w:rPr>
                            <w:t>EMPRESA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3243174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6E89E191" w14:textId="77777777" w:rsidR="007372FF" w:rsidRPr="00AE0C17" w:rsidRDefault="002834B6" w:rsidP="002834B6">
      <w:pPr>
        <w:tabs>
          <w:tab w:val="left" w:pos="0"/>
          <w:tab w:val="left" w:pos="6435"/>
          <w:tab w:val="right" w:pos="13958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372FF"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="007372FF" w:rsidRPr="00AE0C17">
        <w:rPr>
          <w:sz w:val="22"/>
          <w:szCs w:val="22"/>
        </w:rPr>
        <w:t>_____________</w:t>
      </w:r>
    </w:p>
    <w:p w14:paraId="3A9F5AE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E6E5676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F7B5D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6F081C8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45DC170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53B2097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685E078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A53117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5FD1089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1449D3E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7051396C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714E5A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7BA6C5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1B525EF9" w14:textId="77777777" w:rsidTr="00822B7A">
        <w:trPr>
          <w:trHeight w:val="229"/>
          <w:jc w:val="center"/>
        </w:trPr>
        <w:tc>
          <w:tcPr>
            <w:tcW w:w="0" w:type="auto"/>
          </w:tcPr>
          <w:p w14:paraId="276B7E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61EEEE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2D70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847C4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43C23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235FB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C0279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6093C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465DDF" w14:textId="77777777" w:rsidTr="00822B7A">
        <w:trPr>
          <w:trHeight w:val="211"/>
          <w:jc w:val="center"/>
        </w:trPr>
        <w:tc>
          <w:tcPr>
            <w:tcW w:w="0" w:type="auto"/>
          </w:tcPr>
          <w:p w14:paraId="421247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24EF4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A034F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C0785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9402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433874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7DAC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00E2FA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D6A5818" w14:textId="77777777" w:rsidTr="00822B7A">
        <w:trPr>
          <w:trHeight w:val="229"/>
          <w:jc w:val="center"/>
        </w:trPr>
        <w:tc>
          <w:tcPr>
            <w:tcW w:w="0" w:type="auto"/>
          </w:tcPr>
          <w:p w14:paraId="058C365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F0C70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359B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A9686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816A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3FAC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AC7B9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B1AC7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BD1907" w14:textId="77777777" w:rsidTr="00822B7A">
        <w:trPr>
          <w:trHeight w:val="229"/>
          <w:jc w:val="center"/>
        </w:trPr>
        <w:tc>
          <w:tcPr>
            <w:tcW w:w="0" w:type="auto"/>
          </w:tcPr>
          <w:p w14:paraId="43C23E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DF5CC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9C20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497B2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AA335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24F8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81C65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0A1EA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A53CEA6" w14:textId="77777777" w:rsidTr="00822B7A">
        <w:trPr>
          <w:trHeight w:val="229"/>
          <w:jc w:val="center"/>
        </w:trPr>
        <w:tc>
          <w:tcPr>
            <w:tcW w:w="0" w:type="auto"/>
          </w:tcPr>
          <w:p w14:paraId="0775E01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0235F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80DB6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123AA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058BD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7668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300FC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E72A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B58F2F" w14:textId="77777777" w:rsidTr="00822B7A">
        <w:trPr>
          <w:trHeight w:val="229"/>
          <w:jc w:val="center"/>
        </w:trPr>
        <w:tc>
          <w:tcPr>
            <w:tcW w:w="0" w:type="auto"/>
          </w:tcPr>
          <w:p w14:paraId="0C2B86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CD2DD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093AF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CAE8A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F759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229DC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AFC17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251C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B16A786" w14:textId="77777777" w:rsidTr="00822B7A">
        <w:trPr>
          <w:trHeight w:val="229"/>
          <w:jc w:val="center"/>
        </w:trPr>
        <w:tc>
          <w:tcPr>
            <w:tcW w:w="0" w:type="auto"/>
          </w:tcPr>
          <w:p w14:paraId="0642CC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BAA31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388C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36C54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DE503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BBB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366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EC0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68489C" w14:textId="77777777" w:rsidTr="00822B7A">
        <w:trPr>
          <w:trHeight w:val="211"/>
          <w:jc w:val="center"/>
        </w:trPr>
        <w:tc>
          <w:tcPr>
            <w:tcW w:w="0" w:type="auto"/>
          </w:tcPr>
          <w:p w14:paraId="4F257D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C40C5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F3ECA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C9B6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07005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66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7FCAC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3615E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C434909" w14:textId="77777777" w:rsidTr="00822B7A">
        <w:trPr>
          <w:trHeight w:val="229"/>
          <w:jc w:val="center"/>
        </w:trPr>
        <w:tc>
          <w:tcPr>
            <w:tcW w:w="0" w:type="auto"/>
          </w:tcPr>
          <w:p w14:paraId="70B660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F9AB1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859D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D0A4A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CB7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E4E18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50609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3B2C5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C57471B" w14:textId="77777777" w:rsidTr="00822B7A">
        <w:trPr>
          <w:trHeight w:val="229"/>
          <w:jc w:val="center"/>
        </w:trPr>
        <w:tc>
          <w:tcPr>
            <w:tcW w:w="0" w:type="auto"/>
          </w:tcPr>
          <w:p w14:paraId="0C5591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AE1F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7EBAF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7C0CA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A2D69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B3C0F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A2E72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F1AB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6B4FCCE5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6F74513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5C5CBE1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CF45B3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755CC41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02DBA8A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FE20A1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CE6BE" w14:textId="77777777" w:rsidR="00D71318" w:rsidRDefault="00D71318" w:rsidP="001007E7">
      <w:pPr>
        <w:spacing w:after="0" w:line="240" w:lineRule="auto"/>
      </w:pPr>
      <w:r>
        <w:separator/>
      </w:r>
    </w:p>
  </w:endnote>
  <w:endnote w:type="continuationSeparator" w:id="0">
    <w:p w14:paraId="2D8368CA" w14:textId="77777777" w:rsidR="00D71318" w:rsidRDefault="00D7131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20FC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276733" wp14:editId="0AAEDB82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982D2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27C4BE" wp14:editId="1DB3A7E9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E36AA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D73D726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39F4746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103D44ED" wp14:editId="198A032E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07E3F90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3659702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E097F" w14:textId="77777777" w:rsidR="00D71318" w:rsidRDefault="00D71318" w:rsidP="001007E7">
      <w:pPr>
        <w:spacing w:after="0" w:line="240" w:lineRule="auto"/>
      </w:pPr>
      <w:r>
        <w:separator/>
      </w:r>
    </w:p>
  </w:footnote>
  <w:footnote w:type="continuationSeparator" w:id="0">
    <w:p w14:paraId="5003AFD7" w14:textId="77777777" w:rsidR="00D71318" w:rsidRDefault="00D71318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4304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7D0E"/>
    <w:rsid w:val="00090E8D"/>
    <w:rsid w:val="000A5DAC"/>
    <w:rsid w:val="000B3094"/>
    <w:rsid w:val="000B3B70"/>
    <w:rsid w:val="000C5DAD"/>
    <w:rsid w:val="000F7E83"/>
    <w:rsid w:val="001007E7"/>
    <w:rsid w:val="001020C0"/>
    <w:rsid w:val="00123B8D"/>
    <w:rsid w:val="001341C6"/>
    <w:rsid w:val="00145B74"/>
    <w:rsid w:val="001550BB"/>
    <w:rsid w:val="00157600"/>
    <w:rsid w:val="00165A4D"/>
    <w:rsid w:val="00170EC5"/>
    <w:rsid w:val="00191842"/>
    <w:rsid w:val="00194FF2"/>
    <w:rsid w:val="001D7E9E"/>
    <w:rsid w:val="001E18A6"/>
    <w:rsid w:val="001F28CC"/>
    <w:rsid w:val="001F73A7"/>
    <w:rsid w:val="002356C0"/>
    <w:rsid w:val="00253DBA"/>
    <w:rsid w:val="0026335F"/>
    <w:rsid w:val="002655DF"/>
    <w:rsid w:val="002834B6"/>
    <w:rsid w:val="00284B63"/>
    <w:rsid w:val="002860A4"/>
    <w:rsid w:val="002971F5"/>
    <w:rsid w:val="002E1412"/>
    <w:rsid w:val="002E7392"/>
    <w:rsid w:val="002F37AF"/>
    <w:rsid w:val="002F6111"/>
    <w:rsid w:val="00314023"/>
    <w:rsid w:val="0031441A"/>
    <w:rsid w:val="0032566B"/>
    <w:rsid w:val="0033032C"/>
    <w:rsid w:val="0033551C"/>
    <w:rsid w:val="003A63C5"/>
    <w:rsid w:val="003A775E"/>
    <w:rsid w:val="003B38E0"/>
    <w:rsid w:val="003F0543"/>
    <w:rsid w:val="004034D8"/>
    <w:rsid w:val="00421CAD"/>
    <w:rsid w:val="0042490F"/>
    <w:rsid w:val="00466B9C"/>
    <w:rsid w:val="00474B13"/>
    <w:rsid w:val="004767CC"/>
    <w:rsid w:val="004C4743"/>
    <w:rsid w:val="004D5341"/>
    <w:rsid w:val="00503726"/>
    <w:rsid w:val="00517A77"/>
    <w:rsid w:val="00522CB8"/>
    <w:rsid w:val="0053293F"/>
    <w:rsid w:val="00535962"/>
    <w:rsid w:val="00551CCA"/>
    <w:rsid w:val="00556098"/>
    <w:rsid w:val="00561BEE"/>
    <w:rsid w:val="005A78DA"/>
    <w:rsid w:val="005B442B"/>
    <w:rsid w:val="00602C05"/>
    <w:rsid w:val="00611A07"/>
    <w:rsid w:val="0062592A"/>
    <w:rsid w:val="006506D0"/>
    <w:rsid w:val="00651E48"/>
    <w:rsid w:val="00662548"/>
    <w:rsid w:val="006625F7"/>
    <w:rsid w:val="006709BC"/>
    <w:rsid w:val="006758C0"/>
    <w:rsid w:val="006827E4"/>
    <w:rsid w:val="006A43C4"/>
    <w:rsid w:val="006A6761"/>
    <w:rsid w:val="007114AC"/>
    <w:rsid w:val="00730FEF"/>
    <w:rsid w:val="00732E75"/>
    <w:rsid w:val="007372FF"/>
    <w:rsid w:val="007563D3"/>
    <w:rsid w:val="00764F1C"/>
    <w:rsid w:val="00780880"/>
    <w:rsid w:val="007B5C42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8D0FC2"/>
    <w:rsid w:val="008E6669"/>
    <w:rsid w:val="00962008"/>
    <w:rsid w:val="00991863"/>
    <w:rsid w:val="009A2AEC"/>
    <w:rsid w:val="00A16099"/>
    <w:rsid w:val="00A239C8"/>
    <w:rsid w:val="00A640BD"/>
    <w:rsid w:val="00A6449B"/>
    <w:rsid w:val="00A73BAD"/>
    <w:rsid w:val="00A92045"/>
    <w:rsid w:val="00A96520"/>
    <w:rsid w:val="00AB0F33"/>
    <w:rsid w:val="00AB4966"/>
    <w:rsid w:val="00AC0F95"/>
    <w:rsid w:val="00AD7919"/>
    <w:rsid w:val="00AE0C17"/>
    <w:rsid w:val="00AF0D2F"/>
    <w:rsid w:val="00B128DE"/>
    <w:rsid w:val="00B420BA"/>
    <w:rsid w:val="00B60DE7"/>
    <w:rsid w:val="00B62EEF"/>
    <w:rsid w:val="00B844EF"/>
    <w:rsid w:val="00B94D8E"/>
    <w:rsid w:val="00B97B51"/>
    <w:rsid w:val="00BC1D0C"/>
    <w:rsid w:val="00BC61BD"/>
    <w:rsid w:val="00BE4FB0"/>
    <w:rsid w:val="00C02595"/>
    <w:rsid w:val="00C3792D"/>
    <w:rsid w:val="00C465F9"/>
    <w:rsid w:val="00C467DF"/>
    <w:rsid w:val="00C470D0"/>
    <w:rsid w:val="00C60365"/>
    <w:rsid w:val="00C66D08"/>
    <w:rsid w:val="00C861D0"/>
    <w:rsid w:val="00C8668F"/>
    <w:rsid w:val="00C95ADE"/>
    <w:rsid w:val="00CA4661"/>
    <w:rsid w:val="00CE67A3"/>
    <w:rsid w:val="00D13B5E"/>
    <w:rsid w:val="00D2347D"/>
    <w:rsid w:val="00D24FA7"/>
    <w:rsid w:val="00D64696"/>
    <w:rsid w:val="00D71318"/>
    <w:rsid w:val="00D82217"/>
    <w:rsid w:val="00D90D49"/>
    <w:rsid w:val="00DC5D96"/>
    <w:rsid w:val="00DD4F3E"/>
    <w:rsid w:val="00DF2E7D"/>
    <w:rsid w:val="00E13E55"/>
    <w:rsid w:val="00E50724"/>
    <w:rsid w:val="00E637A6"/>
    <w:rsid w:val="00E6772B"/>
    <w:rsid w:val="00E7522E"/>
    <w:rsid w:val="00E81276"/>
    <w:rsid w:val="00EA7406"/>
    <w:rsid w:val="00EB379D"/>
    <w:rsid w:val="00EC6984"/>
    <w:rsid w:val="00ED39DD"/>
    <w:rsid w:val="00ED53F9"/>
    <w:rsid w:val="00EE1C38"/>
    <w:rsid w:val="00F001A0"/>
    <w:rsid w:val="00F116C5"/>
    <w:rsid w:val="00F225BF"/>
    <w:rsid w:val="00F25B99"/>
    <w:rsid w:val="00F3181E"/>
    <w:rsid w:val="00F4086F"/>
    <w:rsid w:val="00F50CCE"/>
    <w:rsid w:val="00F53753"/>
    <w:rsid w:val="00F7167E"/>
    <w:rsid w:val="00F71F05"/>
    <w:rsid w:val="00F7443C"/>
    <w:rsid w:val="00F7579A"/>
    <w:rsid w:val="00FC280C"/>
    <w:rsid w:val="00FC2870"/>
    <w:rsid w:val="00FF0EC4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08226E"/>
  <w15:docId w15:val="{BE45C039-C79C-4A91-A1DF-CBFB0FCE8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423B7-27A1-440B-8150-8907147D3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3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Agueda Francisca Estrella Osorio</cp:lastModifiedBy>
  <cp:revision>6</cp:revision>
  <cp:lastPrinted>2011-03-04T19:05:00Z</cp:lastPrinted>
  <dcterms:created xsi:type="dcterms:W3CDTF">2025-04-04T18:35:00Z</dcterms:created>
  <dcterms:modified xsi:type="dcterms:W3CDTF">2025-06-30T15:56:00Z</dcterms:modified>
</cp:coreProperties>
</file>